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>
              <w:t>Приложение 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Pr="00FB6F19" w:rsidRDefault="00FB6F19" w:rsidP="00FB6F19">
            <w:pPr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________</w:t>
            </w:r>
            <w:r>
              <w:t xml:space="preserve"> №</w:t>
            </w:r>
            <w:r>
              <w:rPr>
                <w:lang w:val="en-US"/>
              </w:rPr>
              <w:t>________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Наименование</w:t>
            </w:r>
          </w:p>
        </w:tc>
      </w:tr>
    </w:tbl>
    <w:p w:rsidR="00FB6F19" w:rsidRPr="00FB6F19" w:rsidRDefault="00FB6F1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FB6F19" w:rsidTr="00FB6F19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квартир,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САРАТОВСКАЯ ГОРОДСКАЯ ДУМА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Государственная пошлина за выдачу разрешения на установку рекламной конструкции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</w:tbl>
    <w:p w:rsidR="00FB6F19" w:rsidRDefault="00FB6F19">
      <w:pPr>
        <w:sectPr w:rsidR="00FB6F19" w:rsidSect="00FB6F19">
          <w:headerReference w:type="even" r:id="rId7"/>
          <w:headerReference w:type="default" r:id="rId8"/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FB6F19" w:rsidRDefault="00FB6F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B6F19" w:rsidTr="001A384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Председатель комитета по финансам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администрации муниципального образования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>«Город Саратов»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jc w:val="right"/>
            </w:pPr>
            <w:r>
              <w:t>А.С. Струков</w:t>
            </w:r>
          </w:p>
        </w:tc>
      </w:tr>
    </w:tbl>
    <w:p w:rsidR="00FB6F19" w:rsidRPr="008D7D66" w:rsidRDefault="00FB6F19" w:rsidP="00FB6F19"/>
    <w:p w:rsidR="00E2598B" w:rsidRPr="00FB6F19" w:rsidRDefault="00E2598B" w:rsidP="00FB6F19"/>
    <w:sectPr w:rsidR="00E2598B" w:rsidRPr="00FB6F19" w:rsidSect="00FB6F19"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F69" w:rsidRDefault="009A4F69" w:rsidP="00FB6F19">
      <w:r>
        <w:separator/>
      </w:r>
    </w:p>
  </w:endnote>
  <w:endnote w:type="continuationSeparator" w:id="1">
    <w:p w:rsidR="009A4F69" w:rsidRDefault="009A4F69" w:rsidP="00FB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F69" w:rsidRDefault="009A4F69" w:rsidP="00FB6F19">
      <w:r>
        <w:separator/>
      </w:r>
    </w:p>
  </w:footnote>
  <w:footnote w:type="continuationSeparator" w:id="1">
    <w:p w:rsidR="009A4F69" w:rsidRDefault="009A4F69" w:rsidP="00FB6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19" w:rsidRDefault="00FB6F19" w:rsidP="00952EB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6F19" w:rsidRDefault="00FB6F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19" w:rsidRDefault="00FB6F19" w:rsidP="00952EB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FB6F19" w:rsidRDefault="00FB6F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FB6F19"/>
    <w:rsid w:val="002C3F39"/>
    <w:rsid w:val="006808C6"/>
    <w:rsid w:val="009A4F69"/>
    <w:rsid w:val="00A24CAF"/>
    <w:rsid w:val="00B2201A"/>
    <w:rsid w:val="00B912FD"/>
    <w:rsid w:val="00E2598B"/>
    <w:rsid w:val="00F6400A"/>
    <w:rsid w:val="00FB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6F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6F19"/>
    <w:rPr>
      <w:color w:val="800080"/>
      <w:u w:val="single"/>
    </w:rPr>
  </w:style>
  <w:style w:type="paragraph" w:customStyle="1" w:styleId="xl64">
    <w:name w:val="xl64"/>
    <w:basedOn w:val="a"/>
    <w:rsid w:val="00FB6F1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6F1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B6F1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B6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B6F1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B6F1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B6F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B6F1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B6F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B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B6F1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B6F1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B6F19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B6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6F19"/>
  </w:style>
  <w:style w:type="paragraph" w:styleId="a7">
    <w:name w:val="footer"/>
    <w:basedOn w:val="a"/>
    <w:link w:val="a8"/>
    <w:uiPriority w:val="99"/>
    <w:semiHidden/>
    <w:unhideWhenUsed/>
    <w:rsid w:val="00FB6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6F19"/>
  </w:style>
  <w:style w:type="character" w:styleId="a9">
    <w:name w:val="page number"/>
    <w:basedOn w:val="a0"/>
    <w:uiPriority w:val="99"/>
    <w:semiHidden/>
    <w:unhideWhenUsed/>
    <w:rsid w:val="00FB6F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6629</Words>
  <Characters>37786</Characters>
  <Application>Microsoft Office Word</Application>
  <DocSecurity>0</DocSecurity>
  <Lines>314</Lines>
  <Paragraphs>88</Paragraphs>
  <ScaleCrop>false</ScaleCrop>
  <Company/>
  <LinksUpToDate>false</LinksUpToDate>
  <CharactersWithSpaces>44327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SimkinaTU</cp:lastModifiedBy>
  <cp:revision>1</cp:revision>
  <dcterms:created xsi:type="dcterms:W3CDTF">2018-10-18T06:45:00Z</dcterms:created>
  <dcterms:modified xsi:type="dcterms:W3CDTF">2018-10-18T06:46:00Z</dcterms:modified>
</cp:coreProperties>
</file>